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D1378" w14:textId="77777777" w:rsidR="00AE1FFB" w:rsidRDefault="00AE1FFB" w:rsidP="00AE1F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FENKYLL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fl.1481)</w:t>
      </w:r>
    </w:p>
    <w:p w14:paraId="0850B2D8" w14:textId="77777777" w:rsidR="00AE1FFB" w:rsidRDefault="00AE1FFB" w:rsidP="00AE1F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Draper.</w:t>
      </w:r>
    </w:p>
    <w:p w14:paraId="1AE9D08D" w14:textId="77777777" w:rsidR="00AE1FFB" w:rsidRDefault="00AE1FFB" w:rsidP="00AE1FFB">
      <w:pPr>
        <w:pStyle w:val="NoSpacing"/>
        <w:rPr>
          <w:rFonts w:cs="Times New Roman"/>
          <w:szCs w:val="24"/>
        </w:rPr>
      </w:pPr>
    </w:p>
    <w:p w14:paraId="16F28106" w14:textId="77777777" w:rsidR="00AE1FFB" w:rsidRDefault="00AE1FFB" w:rsidP="00AE1FFB">
      <w:pPr>
        <w:pStyle w:val="NoSpacing"/>
        <w:rPr>
          <w:rFonts w:cs="Times New Roman"/>
          <w:szCs w:val="24"/>
        </w:rPr>
      </w:pPr>
    </w:p>
    <w:p w14:paraId="704C87D0" w14:textId="77777777" w:rsidR="00AE1FFB" w:rsidRDefault="00AE1FFB" w:rsidP="00AE1F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1481</w:t>
      </w:r>
      <w:r>
        <w:rPr>
          <w:rFonts w:cs="Times New Roman"/>
          <w:szCs w:val="24"/>
        </w:rPr>
        <w:tab/>
        <w:t xml:space="preserve">He became a Freeman. He was a former apprentice of William </w:t>
      </w:r>
      <w:proofErr w:type="spellStart"/>
      <w:r>
        <w:rPr>
          <w:rFonts w:cs="Times New Roman"/>
          <w:szCs w:val="24"/>
        </w:rPr>
        <w:t>Siboon</w:t>
      </w:r>
      <w:proofErr w:type="spellEnd"/>
      <w:r>
        <w:rPr>
          <w:rFonts w:cs="Times New Roman"/>
          <w:szCs w:val="24"/>
        </w:rPr>
        <w:t xml:space="preserve"> of</w:t>
      </w:r>
    </w:p>
    <w:p w14:paraId="43031F16" w14:textId="77777777" w:rsidR="00AE1FFB" w:rsidRDefault="00AE1FFB" w:rsidP="00AE1F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London, </w:t>
      </w:r>
      <w:proofErr w:type="gramStart"/>
      <w:r>
        <w:rPr>
          <w:rFonts w:cs="Times New Roman"/>
          <w:szCs w:val="24"/>
        </w:rPr>
        <w:t>draper</w:t>
      </w:r>
      <w:proofErr w:type="gramEnd"/>
      <w:r>
        <w:rPr>
          <w:rFonts w:cs="Times New Roman"/>
          <w:szCs w:val="24"/>
        </w:rPr>
        <w:t>(q.v.).</w:t>
      </w:r>
    </w:p>
    <w:p w14:paraId="69CC77D1" w14:textId="77777777" w:rsidR="00AE1FFB" w:rsidRDefault="00AE1FFB" w:rsidP="00AE1F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B06677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641D6B2F" w14:textId="77777777" w:rsidR="00AE1FFB" w:rsidRDefault="00AE1FFB" w:rsidP="00AE1FFB">
      <w:pPr>
        <w:pStyle w:val="NoSpacing"/>
        <w:rPr>
          <w:rFonts w:cs="Times New Roman"/>
          <w:szCs w:val="24"/>
        </w:rPr>
      </w:pPr>
    </w:p>
    <w:p w14:paraId="57A5D73E" w14:textId="77777777" w:rsidR="00AE1FFB" w:rsidRDefault="00AE1FFB" w:rsidP="00AE1FFB">
      <w:pPr>
        <w:pStyle w:val="NoSpacing"/>
        <w:rPr>
          <w:rFonts w:cs="Times New Roman"/>
          <w:szCs w:val="24"/>
        </w:rPr>
      </w:pPr>
    </w:p>
    <w:p w14:paraId="103F5851" w14:textId="77777777" w:rsidR="00AE1FFB" w:rsidRDefault="00AE1FFB" w:rsidP="00AE1F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July 2024</w:t>
      </w:r>
    </w:p>
    <w:p w14:paraId="6B28A0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AA7893" w14:textId="77777777" w:rsidR="00AE1FFB" w:rsidRDefault="00AE1FFB" w:rsidP="009139A6">
      <w:r>
        <w:separator/>
      </w:r>
    </w:p>
  </w:endnote>
  <w:endnote w:type="continuationSeparator" w:id="0">
    <w:p w14:paraId="737592BF" w14:textId="77777777" w:rsidR="00AE1FFB" w:rsidRDefault="00AE1F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0DB4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492B3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63C6F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1F559" w14:textId="77777777" w:rsidR="00AE1FFB" w:rsidRDefault="00AE1FFB" w:rsidP="009139A6">
      <w:r>
        <w:separator/>
      </w:r>
    </w:p>
  </w:footnote>
  <w:footnote w:type="continuationSeparator" w:id="0">
    <w:p w14:paraId="602F70A6" w14:textId="77777777" w:rsidR="00AE1FFB" w:rsidRDefault="00AE1F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E477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D50DE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524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1FFB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9C46AC"/>
    <w:rsid w:val="00A3176C"/>
    <w:rsid w:val="00AE1FFB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B5B97"/>
  <w15:chartTrackingRefBased/>
  <w15:docId w15:val="{F177E9B4-E265-4954-8BDF-936186A37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E1F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2024-07-11T08:17:00Z</dcterms:created>
  <dcterms:modified xsi:type="dcterms:W3CDTF">2024-07-11T08:17:00Z</dcterms:modified>
</cp:coreProperties>
</file>